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B575C" w14:textId="77777777" w:rsidR="000D36DE" w:rsidRDefault="000D36DE" w:rsidP="000D36DE">
      <w:pPr>
        <w:pStyle w:val="NoSpacing"/>
        <w:tabs>
          <w:tab w:val="left" w:pos="1440"/>
        </w:tabs>
        <w:jc w:val="both"/>
      </w:pPr>
      <w:r>
        <w:rPr>
          <w:u w:val="single"/>
        </w:rPr>
        <w:t>Robert YOUNG</w:t>
      </w:r>
      <w:r>
        <w:t xml:space="preserve">       (fl.1484)</w:t>
      </w:r>
    </w:p>
    <w:p w14:paraId="00D355F1" w14:textId="77777777" w:rsidR="000D36DE" w:rsidRDefault="000D36DE" w:rsidP="000D36DE">
      <w:pPr>
        <w:pStyle w:val="NoSpacing"/>
        <w:tabs>
          <w:tab w:val="left" w:pos="1440"/>
        </w:tabs>
        <w:jc w:val="both"/>
      </w:pPr>
      <w:r>
        <w:t>Rector of Easington.</w:t>
      </w:r>
    </w:p>
    <w:p w14:paraId="4694B938" w14:textId="77777777" w:rsidR="000D36DE" w:rsidRDefault="000D36DE" w:rsidP="000D36DE">
      <w:pPr>
        <w:pStyle w:val="NoSpacing"/>
        <w:tabs>
          <w:tab w:val="left" w:pos="1440"/>
        </w:tabs>
        <w:jc w:val="both"/>
      </w:pPr>
    </w:p>
    <w:p w14:paraId="52927BCD" w14:textId="77777777" w:rsidR="000D36DE" w:rsidRDefault="000D36DE" w:rsidP="000D36DE">
      <w:pPr>
        <w:pStyle w:val="NoSpacing"/>
        <w:tabs>
          <w:tab w:val="left" w:pos="1440"/>
        </w:tabs>
        <w:jc w:val="both"/>
      </w:pPr>
    </w:p>
    <w:p w14:paraId="58A44056" w14:textId="77777777" w:rsidR="000D36DE" w:rsidRDefault="000D36DE" w:rsidP="000D36DE">
      <w:pPr>
        <w:pStyle w:val="NoSpacing"/>
        <w:tabs>
          <w:tab w:val="left" w:pos="1440"/>
        </w:tabs>
        <w:jc w:val="both"/>
      </w:pPr>
      <w:r>
        <w:t xml:space="preserve">  5 Mar.1484</w:t>
      </w:r>
      <w:r>
        <w:tab/>
        <w:t>He had resigned by this time.</w:t>
      </w:r>
    </w:p>
    <w:p w14:paraId="30450D6B" w14:textId="77777777" w:rsidR="000D36DE" w:rsidRDefault="000D36DE" w:rsidP="000D36DE">
      <w:pPr>
        <w:pStyle w:val="NoSpacing"/>
      </w:pPr>
      <w:r>
        <w:tab/>
      </w:r>
      <w:r>
        <w:tab/>
        <w:t>(“The Register of Thomas Rotherham, Archbishop of York 1480-1500</w:t>
      </w:r>
    </w:p>
    <w:p w14:paraId="6420841B" w14:textId="77777777" w:rsidR="000D36DE" w:rsidRDefault="000D36DE" w:rsidP="000D36D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p.43)</w:t>
      </w:r>
    </w:p>
    <w:p w14:paraId="4E78EF87" w14:textId="77777777" w:rsidR="000D36DE" w:rsidRDefault="000D36DE" w:rsidP="000D36DE">
      <w:pPr>
        <w:pStyle w:val="NoSpacing"/>
        <w:tabs>
          <w:tab w:val="left" w:pos="1440"/>
        </w:tabs>
        <w:jc w:val="both"/>
      </w:pPr>
    </w:p>
    <w:p w14:paraId="1089E137" w14:textId="77777777" w:rsidR="000D36DE" w:rsidRDefault="000D36DE" w:rsidP="000D36DE">
      <w:pPr>
        <w:pStyle w:val="NoSpacing"/>
        <w:tabs>
          <w:tab w:val="left" w:pos="1440"/>
        </w:tabs>
        <w:jc w:val="both"/>
      </w:pPr>
    </w:p>
    <w:p w14:paraId="1491C649" w14:textId="77777777" w:rsidR="000D36DE" w:rsidRDefault="000D36DE" w:rsidP="000D36DE">
      <w:pPr>
        <w:pStyle w:val="NoSpacing"/>
        <w:tabs>
          <w:tab w:val="left" w:pos="1440"/>
        </w:tabs>
        <w:jc w:val="both"/>
      </w:pPr>
      <w:r>
        <w:t>6 October 2019</w:t>
      </w:r>
    </w:p>
    <w:p w14:paraId="289A154A" w14:textId="77777777" w:rsidR="006B2F86" w:rsidRPr="00E71FC3" w:rsidRDefault="000D36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1D526" w14:textId="77777777" w:rsidR="000D36DE" w:rsidRDefault="000D36DE" w:rsidP="00E71FC3">
      <w:pPr>
        <w:spacing w:after="0" w:line="240" w:lineRule="auto"/>
      </w:pPr>
      <w:r>
        <w:separator/>
      </w:r>
    </w:p>
  </w:endnote>
  <w:endnote w:type="continuationSeparator" w:id="0">
    <w:p w14:paraId="7972E85F" w14:textId="77777777" w:rsidR="000D36DE" w:rsidRDefault="000D36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8F6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F7CE4" w14:textId="77777777" w:rsidR="000D36DE" w:rsidRDefault="000D36DE" w:rsidP="00E71FC3">
      <w:pPr>
        <w:spacing w:after="0" w:line="240" w:lineRule="auto"/>
      </w:pPr>
      <w:r>
        <w:separator/>
      </w:r>
    </w:p>
  </w:footnote>
  <w:footnote w:type="continuationSeparator" w:id="0">
    <w:p w14:paraId="39538E86" w14:textId="77777777" w:rsidR="000D36DE" w:rsidRDefault="000D36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DE"/>
    <w:rsid w:val="000D36D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8014"/>
  <w15:chartTrackingRefBased/>
  <w15:docId w15:val="{012736DC-B42C-4919-A8AA-EB87AE63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2019-10-24T18:38:00Z</dcterms:created>
  <dcterms:modified xsi:type="dcterms:W3CDTF">2019-10-24T18:40:00Z</dcterms:modified>
</cp:coreProperties>
</file>